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0A0"/>
      </w:tblPr>
      <w:tblGrid>
        <w:gridCol w:w="10490"/>
      </w:tblGrid>
      <w:tr w:rsidR="00F74482" w:rsidRPr="00B7437A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082" o:spid="_x0000_s1026" type="#_x0000_t75" style="position:absolute;margin-left:4.2pt;margin-top:2.4pt;width:208.2pt;height:45.6pt;z-index:251658240;visibility:visible">
                  <v:imagedata r:id="rId5" o:title="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9860"/>
            </w:tblGrid>
            <w:tr w:rsidR="00F74482" w:rsidRPr="00B7437A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F74482" w:rsidRDefault="00F7448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74482" w:rsidRPr="00B7437A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74482" w:rsidRPr="00B7437A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      2022 —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F74482" w:rsidRPr="00B7437A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数学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F74482" w:rsidRPr="00B7437A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F74482" w:rsidRPr="00B7437A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74482" w:rsidRPr="00B7437A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74482" w:rsidRPr="00B7437A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74482" w:rsidRPr="00B7437A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F74482" w:rsidRPr="00B7437A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焊接、机械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bookmarkStart w:id="0" w:name="_GoBack"/>
            <w:bookmarkEnd w:id="0"/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级焊接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、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班、机械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3+2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>
              <w:rPr>
                <w:rFonts w:ascii="宋体" w:eastAsia="宋体" w:hAnsi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F74482" w:rsidRPr="00B7437A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 _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徐纪礼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 w:rsidR="00F74482" w:rsidRPr="00B7437A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F74482" w:rsidRPr="00B7437A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74482" w:rsidRPr="00B7437A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74482" w:rsidRPr="00B7437A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              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6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F74482" w:rsidRPr="00B7437A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F74482" w:rsidRPr="00B7437A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482" w:rsidRDefault="00F7448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)</w:t>
            </w: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、完成三类课程的教学任务。基础性课程要扎实，夯实基础，拓展性课程要适当延伸和补充，进一步提高学生的学习兴趣和能力</w:t>
            </w: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、完成课程标准规定的教学目标</w:t>
            </w: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、规范学习习惯，包括预习、上课、作业、复习。</w:t>
            </w:r>
          </w:p>
        </w:tc>
      </w:tr>
      <w:tr w:rsidR="00F74482" w:rsidRPr="00B7437A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：学生整体水平一般，成绩普遍较低，后进生较多，从上学期来看，学生的学习积极性不高，听课集中精力的时间较短，学生大多满足现状，思想放松，致使学习成绩不能进步提高，学习兴趣低，动力不足。</w:t>
            </w:r>
          </w:p>
        </w:tc>
      </w:tr>
      <w:tr w:rsidR="00F74482" w:rsidRPr="00B7437A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使用人教版《十四五职业教育国家规划教材高一数学》，教材内容准确规范，在坚持我国数学教育优良传统的前提下认真处理继承、借鉴、发展、创新之间的关系，体现基础性、时代性、可接受性，具有亲和力，问题性思想性等特点。</w:t>
            </w: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F74482" w:rsidRDefault="00F74482"/>
    <w:tbl>
      <w:tblPr>
        <w:tblW w:w="10485" w:type="dxa"/>
        <w:tblLook w:val="00A0"/>
      </w:tblPr>
      <w:tblGrid>
        <w:gridCol w:w="10485"/>
      </w:tblGrid>
      <w:tr w:rsidR="00F74482" w:rsidRPr="00B7437A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74482" w:rsidRDefault="00F7448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通过实例，学习三角函数及其基本性质，体会三角函数在解决具有周期变化规律问题中的作用。</w:t>
            </w:r>
          </w:p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难点：在学习三角函数恒等变化的基本思想和方法的过程中，发展推理能力和运算能力，使学生体会三角恒等变化的工具性作用。</w:t>
            </w:r>
          </w:p>
        </w:tc>
      </w:tr>
      <w:tr w:rsidR="00F74482" w:rsidRPr="00B7437A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482" w:rsidRDefault="00F7448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F74482" w:rsidRDefault="00F7448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启发式讲解，情景式教学，激发学生的兴趣，有教学活动故事吸引人的可、师生谈话等途径树立学生学习信心，条学习兴趣。</w:t>
            </w:r>
          </w:p>
          <w:p w:rsidR="00F74482" w:rsidRDefault="00F7448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主义实例出发凑够感性提高到理论，注意运用对比的方法，反复比较相近概念。</w:t>
            </w:r>
          </w:p>
          <w:p w:rsidR="00F74482" w:rsidRDefault="00F74482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抓住公示的推导和内在联系，抓住典型例题分析讲清阶梯的关键和基本方法。</w:t>
            </w:r>
          </w:p>
        </w:tc>
      </w:tr>
      <w:tr w:rsidR="00F74482" w:rsidRPr="00B7437A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F74482" w:rsidRDefault="00F74482"/>
    <w:p w:rsidR="00F74482" w:rsidRDefault="00F74482"/>
    <w:p w:rsidR="00F74482" w:rsidRDefault="00F74482"/>
    <w:p w:rsidR="00F74482" w:rsidRDefault="00F74482"/>
    <w:p w:rsidR="00F74482" w:rsidRDefault="00F74482"/>
    <w:p w:rsidR="00F74482" w:rsidRDefault="00F74482"/>
    <w:p w:rsidR="00F74482" w:rsidRDefault="00F74482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表</w:t>
      </w:r>
    </w:p>
    <w:p w:rsidR="00F74482" w:rsidRDefault="00F74482"/>
    <w:tbl>
      <w:tblPr>
        <w:tblW w:w="10480" w:type="dxa"/>
        <w:tblLook w:val="00A0"/>
      </w:tblPr>
      <w:tblGrid>
        <w:gridCol w:w="840"/>
        <w:gridCol w:w="2060"/>
        <w:gridCol w:w="3940"/>
        <w:gridCol w:w="2480"/>
        <w:gridCol w:w="600"/>
        <w:gridCol w:w="560"/>
      </w:tblGrid>
      <w:tr w:rsidR="00F74482" w:rsidRPr="00B7437A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1-2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角的推广、弧度制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弧度制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2.1-2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三角函数、基本关系式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定义、关系式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诱导公式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1-2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正余弦函数图像性质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图像性质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已知三角函数值求角复习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求角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6.1-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eastAsia="宋体" w:hAnsi="宋体" w:cs="宋体"/>
                  <w:kern w:val="0"/>
                  <w:sz w:val="24"/>
                  <w:szCs w:val="24"/>
                </w:rPr>
                <w:t>6.2.1</w:t>
              </w:r>
            </w:smartTag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数轴上的距离公式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中点公式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宋体" w:eastAsia="宋体" w:hAnsi="宋体" w:cs="宋体"/>
                  <w:kern w:val="0"/>
                  <w:sz w:val="24"/>
                  <w:szCs w:val="24"/>
                </w:rPr>
                <w:t>6.2.2</w:t>
              </w:r>
            </w:smartTag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-6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直线方程的几种形式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直线方程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4-5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直线与直线位置关系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位置变化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1-2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远的方程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4-5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直线与圆、复习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相互关系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空间几何体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三视图、直观图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假期</w:t>
            </w: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7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、</w:t>
            </w:r>
            <w:r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3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空间几何体面积、体积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复习小结测试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知识综合应用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8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、</w:t>
            </w:r>
            <w:r>
              <w:rPr>
                <w:rFonts w:ascii="楷体_GB2312" w:eastAsia="楷体_GB2312" w:hAnsi="宋体" w:cs="宋体"/>
                <w:kern w:val="0"/>
                <w:sz w:val="36"/>
                <w:szCs w:val="36"/>
              </w:rPr>
              <w:t>1</w:t>
            </w: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古典概念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概率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抽样方法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抽样法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、</w:t>
            </w: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、</w:t>
            </w: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数据的直观表示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表示法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、</w:t>
            </w: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、</w:t>
            </w: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标准差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小结与复习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标准差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74482" w:rsidRPr="00B7437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74482" w:rsidRDefault="00F7448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4482" w:rsidRDefault="00F744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74482" w:rsidRDefault="00F74482"/>
    <w:sectPr w:rsidR="00F74482" w:rsidSect="0044226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SimS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5BD7F8"/>
    <w:multiLevelType w:val="singleLevel"/>
    <w:tmpl w:val="9F5BD7F8"/>
    <w:lvl w:ilvl="0">
      <w:start w:val="4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BF1BBE84"/>
    <w:multiLevelType w:val="singleLevel"/>
    <w:tmpl w:val="BF1BBE84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04024933"/>
    <w:multiLevelType w:val="singleLevel"/>
    <w:tmpl w:val="04024933"/>
    <w:lvl w:ilvl="0">
      <w:start w:val="1"/>
      <w:numFmt w:val="decimal"/>
      <w:lvlText w:val="%1."/>
      <w:lvlJc w:val="left"/>
      <w:pPr>
        <w:tabs>
          <w:tab w:val="left" w:pos="312"/>
        </w:tabs>
        <w:ind w:left="1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QwNGZjMWMzN2Q5M2JmNWMwMGFlMWJmMTYwOGQ0MGEifQ=="/>
    <w:docVar w:name="KSO_WPS_MARK_KEY" w:val="bf81ce02-3c55-48ea-bc86-98b52ac83906"/>
  </w:docVars>
  <w:rsids>
    <w:rsidRoot w:val="00C25877"/>
    <w:rsid w:val="00012916"/>
    <w:rsid w:val="00026B07"/>
    <w:rsid w:val="003F2302"/>
    <w:rsid w:val="0044226C"/>
    <w:rsid w:val="00611447"/>
    <w:rsid w:val="0078646B"/>
    <w:rsid w:val="00865ECE"/>
    <w:rsid w:val="009E40AD"/>
    <w:rsid w:val="00B7437A"/>
    <w:rsid w:val="00C25877"/>
    <w:rsid w:val="00CD1009"/>
    <w:rsid w:val="00D32B9D"/>
    <w:rsid w:val="00D91D48"/>
    <w:rsid w:val="00E6636F"/>
    <w:rsid w:val="00E90810"/>
    <w:rsid w:val="00EA769F"/>
    <w:rsid w:val="00F74482"/>
    <w:rsid w:val="00FC20B0"/>
    <w:rsid w:val="37371DCD"/>
    <w:rsid w:val="4D27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26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5</Pages>
  <Words>232</Words>
  <Characters>1326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SDWM</cp:lastModifiedBy>
  <cp:revision>9</cp:revision>
  <dcterms:created xsi:type="dcterms:W3CDTF">2023-02-07T07:05:00Z</dcterms:created>
  <dcterms:modified xsi:type="dcterms:W3CDTF">2023-02-08T06:52:00Z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F816A0A7B165474F9748960A9FDC6C92</vt:lpwstr>
  </property>
</Properties>
</file>